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47C" w:rsidRPr="009E7DBD" w:rsidRDefault="00E02ADA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E02ADA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0C347C" w:rsidRDefault="00E02ADA" w:rsidP="0088452B">
                  <w:r w:rsidRPr="00E02AD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0C347C" w:rsidRPr="009E7DBD" w:rsidRDefault="000C347C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0C347C" w:rsidRPr="009E7DBD" w:rsidRDefault="000C347C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0C347C" w:rsidRPr="009E7DBD" w:rsidRDefault="000C347C" w:rsidP="00EB088A">
      <w:pPr>
        <w:jc w:val="center"/>
        <w:rPr>
          <w:rFonts w:ascii="Liberation Serif" w:hAnsi="Liberation Serif"/>
          <w:b/>
          <w:sz w:val="24"/>
        </w:rPr>
      </w:pPr>
    </w:p>
    <w:p w:rsidR="000C347C" w:rsidRPr="009E7DBD" w:rsidRDefault="000C347C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9E7DBD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0C347C" w:rsidRPr="009E7DBD" w:rsidRDefault="000C347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9E7DBD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0C347C" w:rsidRPr="009E7DBD" w:rsidRDefault="000C347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9E7DBD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9E7DBD">
        <w:rPr>
          <w:rFonts w:ascii="Liberation Serif" w:hAnsi="Liberation Serif"/>
          <w:b/>
          <w:sz w:val="28"/>
          <w:szCs w:val="28"/>
        </w:rPr>
        <w:t xml:space="preserve"> СОЗЫВ</w:t>
      </w:r>
      <w:r w:rsidRPr="009E7DBD">
        <w:rPr>
          <w:rFonts w:ascii="Liberation Serif" w:hAnsi="Liberation Serif"/>
          <w:b/>
          <w:sz w:val="28"/>
          <w:szCs w:val="28"/>
        </w:rPr>
        <w:br/>
      </w:r>
      <w:r w:rsidRPr="009E7DBD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0C347C" w:rsidRPr="009E7DBD" w:rsidRDefault="00E02ADA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E02ADA">
        <w:rPr>
          <w:rFonts w:ascii="Liberation Serif" w:hAnsi="Liberation Serif"/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C347C" w:rsidRPr="009E7DBD">
        <w:rPr>
          <w:rFonts w:ascii="Liberation Serif" w:hAnsi="Liberation Serif"/>
          <w:sz w:val="28"/>
          <w:szCs w:val="28"/>
        </w:rPr>
        <w:t xml:space="preserve">от </w:t>
      </w:r>
      <w:r w:rsidR="00A04F0C">
        <w:rPr>
          <w:rFonts w:ascii="Liberation Serif" w:hAnsi="Liberation Serif"/>
          <w:sz w:val="28"/>
          <w:szCs w:val="28"/>
        </w:rPr>
        <w:t>28.12.2022</w:t>
      </w:r>
      <w:r w:rsidR="000C347C" w:rsidRPr="009E7DBD">
        <w:rPr>
          <w:rFonts w:ascii="Liberation Serif" w:hAnsi="Liberation Serif"/>
          <w:sz w:val="28"/>
          <w:szCs w:val="28"/>
        </w:rPr>
        <w:t xml:space="preserve"> № </w:t>
      </w:r>
      <w:r w:rsidR="00647E86">
        <w:rPr>
          <w:rFonts w:ascii="Liberation Serif" w:hAnsi="Liberation Serif"/>
          <w:sz w:val="28"/>
          <w:szCs w:val="28"/>
        </w:rPr>
        <w:t>176</w:t>
      </w:r>
    </w:p>
    <w:p w:rsidR="000C347C" w:rsidRDefault="000C347C" w:rsidP="00133698">
      <w:pPr>
        <w:rPr>
          <w:rFonts w:ascii="Liberation Serif" w:hAnsi="Liberation Serif"/>
          <w:sz w:val="28"/>
          <w:szCs w:val="28"/>
        </w:rPr>
      </w:pPr>
    </w:p>
    <w:p w:rsidR="009E7DBD" w:rsidRPr="009E7DBD" w:rsidRDefault="009E7DBD" w:rsidP="00133698">
      <w:pPr>
        <w:rPr>
          <w:rFonts w:ascii="Liberation Serif" w:hAnsi="Liberation Serif"/>
          <w:sz w:val="28"/>
          <w:szCs w:val="28"/>
        </w:rPr>
      </w:pPr>
    </w:p>
    <w:p w:rsidR="000C347C" w:rsidRPr="009E7DBD" w:rsidRDefault="000C347C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О внесении изменений  в решение Думы Каменск-Уральского городского округа от 22.12.2021  № 40 «О бюджете Каменск-Уральского городского округа  на 2022 год и плановый период 2023 и 2024 годов»</w:t>
      </w:r>
    </w:p>
    <w:p w:rsidR="000C347C" w:rsidRPr="009E7DBD" w:rsidRDefault="000C347C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0C347C" w:rsidRPr="009E7DBD" w:rsidRDefault="000C347C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E7DBD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9E7DBD">
        <w:rPr>
          <w:rFonts w:ascii="Liberation Serif" w:hAnsi="Liberation Serif" w:cs="Liberation Serif"/>
          <w:sz w:val="28"/>
          <w:szCs w:val="28"/>
        </w:rPr>
        <w:br/>
      </w:r>
      <w:r w:rsidRPr="009E7DBD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9E7DBD">
        <w:rPr>
          <w:rFonts w:ascii="Liberation Serif" w:hAnsi="Liberation Serif" w:cs="Liberation Serif"/>
          <w:sz w:val="28"/>
          <w:szCs w:val="28"/>
        </w:rPr>
        <w:br/>
      </w:r>
      <w:r w:rsidRPr="009E7DBD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9E7DBD">
        <w:rPr>
          <w:rFonts w:ascii="Liberation Serif" w:hAnsi="Liberation Serif" w:cs="Liberation Serif"/>
          <w:sz w:val="28"/>
          <w:szCs w:val="28"/>
        </w:rPr>
        <w:br/>
      </w:r>
      <w:r w:rsidRPr="009E7DBD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9E7DBD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9E7D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0C347C" w:rsidRPr="009E7DBD" w:rsidRDefault="000C347C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E7D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0C347C" w:rsidRPr="009E7DBD" w:rsidRDefault="000C347C" w:rsidP="00FF30F3">
      <w:pPr>
        <w:pStyle w:val="ConsPlusNormal"/>
        <w:tabs>
          <w:tab w:val="left" w:pos="540"/>
          <w:tab w:val="left" w:pos="70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9E7DBD">
        <w:rPr>
          <w:rFonts w:ascii="Liberation Serif" w:hAnsi="Liberation Serif" w:cs="Times New Roman"/>
          <w:sz w:val="28"/>
          <w:szCs w:val="28"/>
        </w:rPr>
        <w:t xml:space="preserve">1. Внести в решение  Думы  Каменск-Уральского городского округа </w:t>
      </w:r>
      <w:r w:rsidR="009E7DBD">
        <w:rPr>
          <w:rFonts w:ascii="Liberation Serif" w:hAnsi="Liberation Serif" w:cs="Times New Roman"/>
          <w:sz w:val="28"/>
          <w:szCs w:val="28"/>
        </w:rPr>
        <w:br/>
      </w:r>
      <w:r w:rsidRPr="009E7DBD">
        <w:rPr>
          <w:rFonts w:ascii="Liberation Serif" w:hAnsi="Liberation Serif" w:cs="Times New Roman"/>
          <w:sz w:val="28"/>
          <w:szCs w:val="28"/>
        </w:rPr>
        <w:t xml:space="preserve">от 22.12.2021 № 40 (в редакции решений Думы  Каменск-Уральского городского округа от 23.03.2022 № 65, от 22.06.2022 № 108, от 20.07.2022 </w:t>
      </w:r>
      <w:r w:rsidR="009E7DBD">
        <w:rPr>
          <w:rFonts w:ascii="Liberation Serif" w:hAnsi="Liberation Serif" w:cs="Times New Roman"/>
          <w:sz w:val="28"/>
          <w:szCs w:val="28"/>
        </w:rPr>
        <w:br/>
      </w:r>
      <w:r w:rsidRPr="009E7DBD">
        <w:rPr>
          <w:rFonts w:ascii="Liberation Serif" w:hAnsi="Liberation Serif" w:cs="Times New Roman"/>
          <w:sz w:val="28"/>
          <w:szCs w:val="28"/>
        </w:rPr>
        <w:t xml:space="preserve">№ 120, от 28.09.2022 № 144, от 16.11.2022 </w:t>
      </w:r>
      <w:r w:rsidRPr="009E7DBD">
        <w:rPr>
          <w:rFonts w:ascii="Liberation Serif" w:hAnsi="Liberation Serif" w:cs="Times New Roman"/>
          <w:sz w:val="28"/>
          <w:szCs w:val="28"/>
          <w:lang w:val="en-US"/>
        </w:rPr>
        <w:t>N</w:t>
      </w:r>
      <w:r w:rsidRPr="009E7DBD">
        <w:rPr>
          <w:rFonts w:ascii="Liberation Serif" w:hAnsi="Liberation Serif" w:cs="Times New Roman"/>
          <w:sz w:val="28"/>
          <w:szCs w:val="28"/>
        </w:rPr>
        <w:t xml:space="preserve"> 162) «</w:t>
      </w:r>
      <w:r w:rsidRPr="009E7DBD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2022 год и плановый период 2023 и 2024 годов</w:t>
      </w:r>
      <w:r w:rsidRPr="009E7DBD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0C347C" w:rsidRPr="009E7DBD" w:rsidRDefault="000C347C" w:rsidP="004938B3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9E7DBD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0C347C" w:rsidRPr="009E7DBD" w:rsidRDefault="000C347C" w:rsidP="00474C1F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100"/>
          <w:tab w:val="left" w:pos="126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E7DBD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9E7DBD">
        <w:rPr>
          <w:rFonts w:ascii="Liberation Serif" w:hAnsi="Liberation Serif"/>
          <w:color w:val="000000"/>
          <w:sz w:val="28"/>
          <w:szCs w:val="28"/>
        </w:rPr>
        <w:t>1) 7</w:t>
      </w:r>
      <w:r w:rsidRPr="009E7DBD">
        <w:rPr>
          <w:rFonts w:ascii="Liberation Serif" w:hAnsi="Liberation Serif" w:cs="Liberation Serif"/>
          <w:color w:val="000000"/>
          <w:sz w:val="28"/>
          <w:szCs w:val="28"/>
        </w:rPr>
        <w:t> 501 168,8 тысяч рублей на 2022 год</w:t>
      </w:r>
      <w:r w:rsidRPr="009E7DBD">
        <w:rPr>
          <w:rFonts w:ascii="Liberation Serif" w:hAnsi="Liberation Serif"/>
          <w:color w:val="000000"/>
          <w:sz w:val="28"/>
          <w:szCs w:val="28"/>
        </w:rPr>
        <w:t>;»;</w:t>
      </w:r>
    </w:p>
    <w:p w:rsidR="000C347C" w:rsidRPr="009E7DBD" w:rsidRDefault="000C347C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 xml:space="preserve">2) подпункт 1 </w:t>
      </w:r>
      <w:r w:rsidRPr="009E7DBD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0C347C" w:rsidRPr="009E7DBD" w:rsidRDefault="000C347C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  <w:lang w:eastAsia="ru-RU"/>
        </w:rPr>
        <w:t>«1)</w:t>
      </w:r>
      <w:r w:rsidRPr="009E7DBD">
        <w:rPr>
          <w:rFonts w:ascii="Liberation Serif" w:hAnsi="Liberation Serif"/>
          <w:sz w:val="28"/>
          <w:szCs w:val="28"/>
          <w:lang w:val="en-US"/>
        </w:rPr>
        <w:t> </w:t>
      </w:r>
      <w:r w:rsidRPr="009E7DBD">
        <w:rPr>
          <w:rFonts w:ascii="Liberation Serif" w:hAnsi="Liberation Serif"/>
          <w:sz w:val="28"/>
          <w:szCs w:val="28"/>
        </w:rPr>
        <w:t>7 614 972,8  тысяч рублей на 2022 год;»;</w:t>
      </w:r>
    </w:p>
    <w:p w:rsidR="000C347C" w:rsidRPr="009E7DBD" w:rsidRDefault="000C347C" w:rsidP="006C48DE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3) подпункт 1 пункта 3</w:t>
      </w:r>
      <w:r w:rsidRPr="009E7DBD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0C347C" w:rsidRPr="009E7DBD" w:rsidRDefault="000C347C" w:rsidP="006C48DE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«1) 113 804,0 тысяч рублей на 2022 год;»;</w:t>
      </w:r>
    </w:p>
    <w:p w:rsidR="000C347C" w:rsidRPr="009E7DBD" w:rsidRDefault="000C347C" w:rsidP="00FF30F3">
      <w:pPr>
        <w:pStyle w:val="a9"/>
        <w:tabs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4)  подпункт 1 пункта 6 решения изложить в следующей редакции:</w:t>
      </w:r>
    </w:p>
    <w:p w:rsidR="000C347C" w:rsidRPr="009E7DBD" w:rsidRDefault="000C347C" w:rsidP="009E7DBD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«1) 7 661,1 тысяч рублей на 2022 год;»;</w:t>
      </w:r>
    </w:p>
    <w:p w:rsidR="000C347C" w:rsidRPr="009E7DBD" w:rsidRDefault="000C347C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>5) подпункт 1 пункта 10</w:t>
      </w:r>
      <w:r w:rsidRPr="009E7DBD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0C347C" w:rsidRPr="009E7DBD" w:rsidRDefault="000C347C" w:rsidP="00FF30F3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E7DBD">
        <w:rPr>
          <w:rFonts w:ascii="Liberation Serif" w:hAnsi="Liberation Serif" w:cs="Liberation Serif"/>
          <w:color w:val="000000"/>
          <w:sz w:val="28"/>
          <w:szCs w:val="28"/>
        </w:rPr>
        <w:t>«1) 828 149,3 тысяч рублей на 2022 год;</w:t>
      </w:r>
      <w:r w:rsidRPr="009E7DBD">
        <w:rPr>
          <w:rFonts w:ascii="Liberation Serif" w:hAnsi="Liberation Serif"/>
          <w:color w:val="000000"/>
          <w:sz w:val="28"/>
          <w:szCs w:val="28"/>
        </w:rPr>
        <w:t>»;</w:t>
      </w:r>
    </w:p>
    <w:p w:rsidR="000C347C" w:rsidRPr="009E7DBD" w:rsidRDefault="000C347C" w:rsidP="00D014E1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>6) подпункт 1 пункта 11</w:t>
      </w:r>
      <w:r w:rsidRPr="009E7DBD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0C347C" w:rsidRPr="009E7DBD" w:rsidRDefault="000C347C" w:rsidP="00D014E1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E7DBD">
        <w:rPr>
          <w:rFonts w:ascii="Liberation Serif" w:hAnsi="Liberation Serif" w:cs="Liberation Serif"/>
          <w:color w:val="000000"/>
          <w:sz w:val="28"/>
          <w:szCs w:val="28"/>
        </w:rPr>
        <w:t>«1) 2 953 954,4 тысяч рублей на 2022 год;</w:t>
      </w:r>
      <w:r w:rsidRPr="009E7DBD">
        <w:rPr>
          <w:rFonts w:ascii="Liberation Serif" w:hAnsi="Liberation Serif"/>
          <w:color w:val="000000"/>
          <w:sz w:val="28"/>
          <w:szCs w:val="28"/>
        </w:rPr>
        <w:t>»;</w:t>
      </w:r>
    </w:p>
    <w:p w:rsidR="000C347C" w:rsidRPr="009E7DBD" w:rsidRDefault="000C347C" w:rsidP="00FF30F3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lastRenderedPageBreak/>
        <w:t>7) подпункт 1 пункта 12 решения изложить в следующей редакции:</w:t>
      </w:r>
    </w:p>
    <w:p w:rsidR="000C347C" w:rsidRPr="009E7DBD" w:rsidRDefault="009E7DBD" w:rsidP="00F254E1">
      <w:pPr>
        <w:pStyle w:val="a9"/>
        <w:tabs>
          <w:tab w:val="left" w:pos="600"/>
          <w:tab w:val="left" w:pos="70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«</w:t>
      </w:r>
      <w:r w:rsidR="000C347C" w:rsidRPr="009E7DBD">
        <w:rPr>
          <w:rFonts w:ascii="Liberation Serif" w:hAnsi="Liberation Serif" w:cs="Liberation Serif"/>
          <w:color w:val="000000"/>
          <w:sz w:val="28"/>
          <w:szCs w:val="28"/>
        </w:rPr>
        <w:t>1) 581 703,4 тысяч рублей на 2022 год;</w:t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»;</w:t>
      </w:r>
    </w:p>
    <w:p w:rsidR="000C347C" w:rsidRPr="009E7DBD" w:rsidRDefault="000C347C" w:rsidP="00F82417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9E7DBD">
        <w:rPr>
          <w:rFonts w:ascii="Liberation Serif" w:hAnsi="Liberation Serif"/>
          <w:color w:val="FF0000"/>
          <w:sz w:val="28"/>
          <w:szCs w:val="28"/>
        </w:rPr>
        <w:tab/>
      </w:r>
      <w:r w:rsidRPr="009E7DBD">
        <w:rPr>
          <w:rFonts w:ascii="Liberation Serif" w:hAnsi="Liberation Serif"/>
          <w:color w:val="000000"/>
          <w:sz w:val="28"/>
          <w:szCs w:val="28"/>
        </w:rPr>
        <w:t>8</w:t>
      </w:r>
      <w:r w:rsidRPr="009E7DBD">
        <w:rPr>
          <w:rFonts w:ascii="Liberation Serif" w:hAnsi="Liberation Serif"/>
          <w:sz w:val="28"/>
          <w:szCs w:val="28"/>
        </w:rPr>
        <w:t>)  пункт 15 решения изложить в следующей редакции:</w:t>
      </w:r>
      <w:r w:rsidRPr="009E7DBD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C347C" w:rsidRPr="009E7DBD" w:rsidRDefault="000C347C" w:rsidP="00F82417">
      <w:pPr>
        <w:autoSpaceDE w:val="0"/>
        <w:autoSpaceDN w:val="0"/>
        <w:adjustRightInd w:val="0"/>
        <w:ind w:left="700"/>
        <w:jc w:val="both"/>
        <w:rPr>
          <w:rFonts w:ascii="Liberation Serif" w:hAnsi="Liberation Serif"/>
          <w:spacing w:val="-2"/>
          <w:sz w:val="28"/>
          <w:szCs w:val="28"/>
        </w:rPr>
      </w:pPr>
      <w:r w:rsidRPr="009E7DBD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9E7DBD">
        <w:rPr>
          <w:rFonts w:ascii="Liberation Serif" w:hAnsi="Liberation Serif" w:cs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0C347C" w:rsidRPr="009E7DBD" w:rsidRDefault="000C347C" w:rsidP="00F82417">
      <w:pPr>
        <w:tabs>
          <w:tab w:val="left" w:pos="90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9E7DBD">
        <w:rPr>
          <w:rFonts w:ascii="Liberation Serif" w:hAnsi="Liberation Serif" w:cs="Liberation Serif"/>
          <w:sz w:val="28"/>
          <w:szCs w:val="28"/>
        </w:rPr>
        <w:t>1) 662 415,9 тысяч рублей на 2022 год;</w:t>
      </w:r>
    </w:p>
    <w:p w:rsidR="000C347C" w:rsidRPr="009E7DBD" w:rsidRDefault="000C347C" w:rsidP="00F82417">
      <w:pPr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E7DBD">
        <w:rPr>
          <w:rFonts w:ascii="Liberation Serif" w:hAnsi="Liberation Serif" w:cs="Liberation Serif"/>
          <w:sz w:val="28"/>
          <w:szCs w:val="28"/>
        </w:rPr>
        <w:t>2) 226 239,4 тысяч рублей на 2023 год</w:t>
      </w:r>
      <w:r w:rsidRPr="009E7DBD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0C347C" w:rsidRPr="009E7DBD" w:rsidRDefault="000C347C" w:rsidP="009E7DBD">
      <w:pPr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9E7DBD">
        <w:rPr>
          <w:rFonts w:ascii="Liberation Serif" w:hAnsi="Liberation Serif" w:cs="Liberation Serif"/>
          <w:color w:val="000000"/>
          <w:sz w:val="28"/>
          <w:szCs w:val="28"/>
        </w:rPr>
        <w:t xml:space="preserve">3) </w:t>
      </w:r>
      <w:r w:rsidRPr="009E7DBD">
        <w:rPr>
          <w:rFonts w:ascii="Liberation Serif" w:hAnsi="Liberation Serif" w:cs="Liberation Serif"/>
          <w:sz w:val="28"/>
          <w:szCs w:val="28"/>
        </w:rPr>
        <w:t>115 547,5 тысяч рублей на 2024 год.</w:t>
      </w:r>
      <w:r w:rsidRPr="009E7DBD">
        <w:rPr>
          <w:rFonts w:ascii="Liberation Serif" w:hAnsi="Liberation Serif"/>
          <w:color w:val="000000"/>
          <w:sz w:val="28"/>
          <w:szCs w:val="28"/>
        </w:rPr>
        <w:t>»;</w:t>
      </w:r>
    </w:p>
    <w:p w:rsidR="000C347C" w:rsidRPr="009E7DBD" w:rsidRDefault="009E7DBD" w:rsidP="009E7DBD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9) подпункт 1 пункта 16 решения изложить в следующей редакции:</w:t>
      </w:r>
      <w:r w:rsidR="000C347C" w:rsidRPr="009E7DBD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C347C" w:rsidRPr="009E7DBD" w:rsidRDefault="009E7DBD" w:rsidP="009E7DBD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0C347C" w:rsidRPr="009E7DBD">
        <w:rPr>
          <w:rFonts w:ascii="Liberation Serif" w:hAnsi="Liberation Serif"/>
          <w:spacing w:val="-2"/>
          <w:sz w:val="28"/>
          <w:szCs w:val="28"/>
        </w:rPr>
        <w:t>«</w:t>
      </w:r>
      <w:r w:rsidR="000C347C" w:rsidRPr="009E7DBD">
        <w:rPr>
          <w:rFonts w:ascii="Liberation Serif" w:hAnsi="Liberation Serif" w:cs="Liberation Serif"/>
          <w:sz w:val="28"/>
          <w:szCs w:val="28"/>
        </w:rPr>
        <w:t>1) 0,0 тысяч рублей на 2022 год;»;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10) подпункт</w:t>
      </w:r>
      <w:r w:rsidR="000C347C" w:rsidRPr="009E7DBD">
        <w:rPr>
          <w:rFonts w:ascii="Liberation Serif" w:hAnsi="Liberation Serif"/>
          <w:sz w:val="28"/>
          <w:szCs w:val="28"/>
        </w:rPr>
        <w:t xml:space="preserve"> 1 пункта 17 решения изложить в следующей редакции: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«1) 744,7 тысяч рублей на 2022 год;»;</w:t>
      </w:r>
    </w:p>
    <w:p w:rsidR="000C347C" w:rsidRPr="009E7DBD" w:rsidRDefault="000C347C" w:rsidP="009E7DBD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11) подпункт 1 пункта 20 решения изложить в следующей редакции: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«1) 335,9 тысяч рублей на 2022 год;»;</w:t>
      </w:r>
    </w:p>
    <w:p w:rsidR="000C347C" w:rsidRPr="009E7DBD" w:rsidRDefault="000C347C" w:rsidP="009E7DBD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>12) подпункт 1 пункта 21 решения изложить в следующей редакции: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«1) 202,0 тысяч рублей на 2022 год;»;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13) подпункт 1 пункта 22 решения изложить в следующей редакции: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«</w:t>
      </w:r>
      <w:r w:rsidR="000C347C" w:rsidRPr="009E7DBD">
        <w:rPr>
          <w:rFonts w:ascii="Liberation Serif" w:hAnsi="Liberation Serif" w:cs="Liberation Serif"/>
          <w:color w:val="000000"/>
          <w:sz w:val="28"/>
          <w:szCs w:val="28"/>
        </w:rPr>
        <w:t>1) 588,5 тысяч рублей на 2022 год;</w:t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»;</w:t>
      </w:r>
    </w:p>
    <w:p w:rsidR="000C347C" w:rsidRPr="009E7DBD" w:rsidRDefault="000C347C" w:rsidP="009E7DBD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>14) подпункт</w:t>
      </w:r>
      <w:r w:rsidRPr="009E7DBD">
        <w:rPr>
          <w:rFonts w:ascii="Liberation Serif" w:hAnsi="Liberation Serif"/>
          <w:sz w:val="28"/>
          <w:szCs w:val="28"/>
        </w:rPr>
        <w:t xml:space="preserve"> 1 пункта 23 решения изложить в следующей редакции:</w:t>
      </w:r>
    </w:p>
    <w:p w:rsidR="000C347C" w:rsidRPr="009E7DBD" w:rsidRDefault="009E7DBD" w:rsidP="009E7DBD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«1) 112,4 тысяч рублей на 2022 год;»;</w:t>
      </w:r>
      <w:r w:rsidR="000C347C" w:rsidRPr="009E7DBD">
        <w:rPr>
          <w:rFonts w:ascii="Liberation Serif" w:hAnsi="Liberation Serif"/>
          <w:color w:val="FF0000"/>
          <w:sz w:val="28"/>
          <w:szCs w:val="28"/>
        </w:rPr>
        <w:tab/>
      </w:r>
    </w:p>
    <w:p w:rsidR="000C347C" w:rsidRPr="009E7DBD" w:rsidRDefault="009E7DBD" w:rsidP="009E7DBD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15) подпункт 1 пункта 25 решения изложить в следующей редакции:</w:t>
      </w:r>
      <w:r w:rsidR="000C347C" w:rsidRPr="009E7DBD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0C347C" w:rsidRPr="009E7DBD" w:rsidRDefault="009E7DBD" w:rsidP="009E7DBD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0C347C" w:rsidRPr="009E7DBD">
        <w:rPr>
          <w:rFonts w:ascii="Liberation Serif" w:hAnsi="Liberation Serif"/>
          <w:spacing w:val="-2"/>
          <w:sz w:val="28"/>
          <w:szCs w:val="28"/>
        </w:rPr>
        <w:t>«</w:t>
      </w:r>
      <w:r w:rsidR="000C347C" w:rsidRPr="009E7DBD">
        <w:rPr>
          <w:rFonts w:ascii="Liberation Serif" w:hAnsi="Liberation Serif" w:cs="Liberation Serif"/>
          <w:sz w:val="28"/>
          <w:szCs w:val="28"/>
        </w:rPr>
        <w:t>1) 8 063,0 тысяч рублей на 2022 год;»;</w:t>
      </w:r>
    </w:p>
    <w:p w:rsidR="000C347C" w:rsidRPr="009E7DBD" w:rsidRDefault="009E7DBD" w:rsidP="009E7DBD">
      <w:pPr>
        <w:pStyle w:val="a4"/>
        <w:tabs>
          <w:tab w:val="left" w:pos="0"/>
        </w:tabs>
        <w:ind w:right="21" w:firstLine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16) Приложение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0C347C" w:rsidRPr="009E7DBD" w:rsidRDefault="000C347C" w:rsidP="009E7DBD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color w:val="000000"/>
          <w:sz w:val="28"/>
          <w:szCs w:val="28"/>
        </w:rPr>
        <w:t>17)</w:t>
      </w:r>
      <w:r w:rsidRPr="009E7DBD">
        <w:rPr>
          <w:rFonts w:ascii="Liberation Serif" w:hAnsi="Liberation Serif"/>
          <w:sz w:val="28"/>
          <w:szCs w:val="28"/>
        </w:rPr>
        <w:t xml:space="preserve"> Приложение 3  к решению «</w:t>
      </w:r>
      <w:r w:rsidRPr="009E7DBD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9E7DBD">
        <w:rPr>
          <w:rFonts w:ascii="Liberation Serif" w:hAnsi="Liberation Serif" w:cs="Liberation Serif"/>
          <w:sz w:val="28"/>
          <w:szCs w:val="28"/>
        </w:rPr>
        <w:br/>
      </w:r>
      <w:r w:rsidRPr="009E7DBD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9E7DBD">
        <w:rPr>
          <w:rFonts w:ascii="Liberation Serif" w:hAnsi="Liberation Serif" w:cs="Liberation Serif"/>
          <w:sz w:val="28"/>
          <w:szCs w:val="28"/>
        </w:rPr>
        <w:br/>
      </w:r>
      <w:r w:rsidRPr="009E7DBD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 на 2022 год и плановый период 2023 и 2024 годов</w:t>
      </w:r>
      <w:r w:rsidRPr="009E7DBD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0C347C" w:rsidRPr="009E7DBD" w:rsidRDefault="009E7DBD" w:rsidP="009E7DB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18) Приложение 4 к решению «</w:t>
      </w:r>
      <w:r w:rsidR="000C347C" w:rsidRPr="009E7DBD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2022 год и плановый период 2023 и 2024 годов</w:t>
      </w:r>
      <w:r w:rsidR="000C347C" w:rsidRPr="009E7DBD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0C347C" w:rsidRPr="009E7DBD" w:rsidRDefault="009E7DBD" w:rsidP="009E7DB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0C347C" w:rsidRPr="009E7DBD">
        <w:rPr>
          <w:rFonts w:ascii="Liberation Serif" w:hAnsi="Liberation Serif"/>
          <w:sz w:val="28"/>
          <w:szCs w:val="28"/>
        </w:rPr>
        <w:t>19)  Приложение 5 к решению «</w:t>
      </w:r>
      <w:r w:rsidR="000C347C" w:rsidRPr="009E7DBD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0C347C" w:rsidRPr="009E7DBD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0C347C" w:rsidRPr="009E7DBD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0C347C" w:rsidRPr="009E7DBD" w:rsidRDefault="009E7DBD" w:rsidP="009E7DBD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ab/>
      </w:r>
      <w:r w:rsidR="000C347C" w:rsidRPr="009E7DBD">
        <w:rPr>
          <w:rFonts w:ascii="Liberation Serif" w:hAnsi="Liberation Serif"/>
          <w:color w:val="000000"/>
          <w:sz w:val="28"/>
          <w:szCs w:val="28"/>
        </w:rPr>
        <w:t>20)  Приложение 6 к решению «Свод источников внутреннего финансирования  дефицита  бюджета Каменск-Уральского городского округа на 2022 год и плановый период 2023 и 2024 годов» изложить в новой редакции согласно Приложению 5 к настоящему решению;</w:t>
      </w:r>
    </w:p>
    <w:p w:rsidR="000C347C" w:rsidRPr="009E7DBD" w:rsidRDefault="009E7DBD" w:rsidP="009E7DBD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ab/>
        <w:t>2. </w:t>
      </w:r>
      <w:r w:rsidR="000C347C" w:rsidRPr="009E7DBD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0C347C" w:rsidRPr="009E7DBD" w:rsidRDefault="009E7DBD" w:rsidP="009E7DBD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3. Контроль исполнения настоящего решения возложить на </w:t>
      </w:r>
      <w:r w:rsidR="000C347C" w:rsidRPr="009E7DBD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0C347C" w:rsidRPr="009E7DBD">
        <w:rPr>
          <w:rFonts w:ascii="Liberation Serif" w:hAnsi="Liberation Serif" w:cs="Liberation Serif"/>
          <w:color w:val="000000"/>
          <w:sz w:val="28"/>
          <w:szCs w:val="28"/>
        </w:rPr>
        <w:t>по экономической политике, бюджету и налогам (Чешихин Э.П.).</w:t>
      </w:r>
    </w:p>
    <w:p w:rsidR="000C347C" w:rsidRDefault="000C347C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E7DBD" w:rsidRPr="009E7DBD" w:rsidRDefault="009E7DBD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0C347C" w:rsidRPr="009E7DBD" w:rsidRDefault="000C347C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Председатель Думы</w:t>
      </w:r>
    </w:p>
    <w:p w:rsidR="000C347C" w:rsidRPr="009E7DBD" w:rsidRDefault="000C347C" w:rsidP="00FF30F3">
      <w:pPr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Камен</w:t>
      </w:r>
      <w:r w:rsidR="009E7DBD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  <w:t xml:space="preserve">         </w:t>
      </w:r>
      <w:r w:rsidRPr="009E7DBD">
        <w:rPr>
          <w:rFonts w:ascii="Liberation Serif" w:hAnsi="Liberation Serif"/>
          <w:sz w:val="28"/>
          <w:szCs w:val="28"/>
        </w:rPr>
        <w:t>В.И. Пермяков</w:t>
      </w:r>
    </w:p>
    <w:p w:rsidR="000C347C" w:rsidRPr="009E7DBD" w:rsidRDefault="000C347C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0C347C" w:rsidRPr="009E7DBD" w:rsidRDefault="000C347C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0C347C" w:rsidRPr="009E7DBD" w:rsidRDefault="000C347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Глава</w:t>
      </w:r>
    </w:p>
    <w:p w:rsidR="000C347C" w:rsidRPr="009E7DBD" w:rsidRDefault="000C347C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9E7DBD">
        <w:rPr>
          <w:rFonts w:ascii="Liberation Serif" w:hAnsi="Liberation Serif"/>
          <w:sz w:val="28"/>
          <w:szCs w:val="28"/>
        </w:rPr>
        <w:t>Камен</w:t>
      </w:r>
      <w:r w:rsidR="009E7DBD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</w:r>
      <w:r w:rsidR="009E7DBD">
        <w:rPr>
          <w:rFonts w:ascii="Liberation Serif" w:hAnsi="Liberation Serif"/>
          <w:sz w:val="28"/>
          <w:szCs w:val="28"/>
        </w:rPr>
        <w:tab/>
        <w:t xml:space="preserve">         </w:t>
      </w:r>
      <w:r w:rsidRPr="009E7DBD">
        <w:rPr>
          <w:rFonts w:ascii="Liberation Serif" w:hAnsi="Liberation Serif"/>
          <w:sz w:val="28"/>
          <w:szCs w:val="28"/>
        </w:rPr>
        <w:t>А.А. Герасимов</w:t>
      </w:r>
    </w:p>
    <w:sectPr w:rsidR="000C347C" w:rsidRPr="009E7DBD" w:rsidSect="009E7DBD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721" w:rsidRDefault="00800721" w:rsidP="00180804">
      <w:r>
        <w:separator/>
      </w:r>
    </w:p>
  </w:endnote>
  <w:endnote w:type="continuationSeparator" w:id="1">
    <w:p w:rsidR="00800721" w:rsidRDefault="0080072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721" w:rsidRDefault="00800721" w:rsidP="00180804">
      <w:r>
        <w:separator/>
      </w:r>
    </w:p>
  </w:footnote>
  <w:footnote w:type="continuationSeparator" w:id="1">
    <w:p w:rsidR="00800721" w:rsidRDefault="0080072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47C" w:rsidRDefault="00E02ADA">
    <w:pPr>
      <w:pStyle w:val="ac"/>
      <w:jc w:val="center"/>
    </w:pPr>
    <w:fldSimple w:instr=" PAGE   \* MERGEFORMAT ">
      <w:r w:rsidR="00647E86">
        <w:rPr>
          <w:noProof/>
        </w:rPr>
        <w:t>2</w:t>
      </w:r>
    </w:fldSimple>
  </w:p>
  <w:p w:rsidR="000C347C" w:rsidRDefault="000C347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216E"/>
    <w:rsid w:val="0002318F"/>
    <w:rsid w:val="000235B8"/>
    <w:rsid w:val="000375EE"/>
    <w:rsid w:val="0004092D"/>
    <w:rsid w:val="00041DBA"/>
    <w:rsid w:val="00042482"/>
    <w:rsid w:val="00046B9B"/>
    <w:rsid w:val="00054622"/>
    <w:rsid w:val="0005689E"/>
    <w:rsid w:val="00056BEC"/>
    <w:rsid w:val="00057D62"/>
    <w:rsid w:val="000603A7"/>
    <w:rsid w:val="0006141F"/>
    <w:rsid w:val="00062171"/>
    <w:rsid w:val="000674C2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A0259"/>
    <w:rsid w:val="000A2679"/>
    <w:rsid w:val="000A2894"/>
    <w:rsid w:val="000A74F5"/>
    <w:rsid w:val="000B029A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162FA"/>
    <w:rsid w:val="00116580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5065"/>
    <w:rsid w:val="001607E7"/>
    <w:rsid w:val="00160D27"/>
    <w:rsid w:val="001620A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969DE"/>
    <w:rsid w:val="001A00B5"/>
    <w:rsid w:val="001A0180"/>
    <w:rsid w:val="001A1F2B"/>
    <w:rsid w:val="001A2C39"/>
    <w:rsid w:val="001A4A17"/>
    <w:rsid w:val="001A64A5"/>
    <w:rsid w:val="001B210C"/>
    <w:rsid w:val="001B2286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E1AC5"/>
    <w:rsid w:val="001E20E1"/>
    <w:rsid w:val="001E7D58"/>
    <w:rsid w:val="001E7F0C"/>
    <w:rsid w:val="001F1590"/>
    <w:rsid w:val="001F62ED"/>
    <w:rsid w:val="00200BCC"/>
    <w:rsid w:val="00204797"/>
    <w:rsid w:val="00205464"/>
    <w:rsid w:val="0021173D"/>
    <w:rsid w:val="00213E43"/>
    <w:rsid w:val="0022027C"/>
    <w:rsid w:val="00223AB5"/>
    <w:rsid w:val="0022590C"/>
    <w:rsid w:val="00225CB6"/>
    <w:rsid w:val="00226658"/>
    <w:rsid w:val="0022747F"/>
    <w:rsid w:val="0023226A"/>
    <w:rsid w:val="002336DF"/>
    <w:rsid w:val="002375A5"/>
    <w:rsid w:val="00250BEB"/>
    <w:rsid w:val="00251B9F"/>
    <w:rsid w:val="0026062F"/>
    <w:rsid w:val="00261DE7"/>
    <w:rsid w:val="0026335C"/>
    <w:rsid w:val="00264198"/>
    <w:rsid w:val="00265DFA"/>
    <w:rsid w:val="0027031B"/>
    <w:rsid w:val="002708DE"/>
    <w:rsid w:val="00270A2B"/>
    <w:rsid w:val="00273481"/>
    <w:rsid w:val="00273C81"/>
    <w:rsid w:val="00276737"/>
    <w:rsid w:val="002861A8"/>
    <w:rsid w:val="00286AC4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5F60"/>
    <w:rsid w:val="002B3ADC"/>
    <w:rsid w:val="002B74AE"/>
    <w:rsid w:val="002C0445"/>
    <w:rsid w:val="002C113E"/>
    <w:rsid w:val="002C28D3"/>
    <w:rsid w:val="002C4E51"/>
    <w:rsid w:val="002D347B"/>
    <w:rsid w:val="002D438A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3ED"/>
    <w:rsid w:val="00300E14"/>
    <w:rsid w:val="00301773"/>
    <w:rsid w:val="0031092B"/>
    <w:rsid w:val="00311136"/>
    <w:rsid w:val="00311479"/>
    <w:rsid w:val="00314F51"/>
    <w:rsid w:val="00316142"/>
    <w:rsid w:val="00316B4B"/>
    <w:rsid w:val="00320DBB"/>
    <w:rsid w:val="0032111A"/>
    <w:rsid w:val="003237DE"/>
    <w:rsid w:val="00323EDD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21A6"/>
    <w:rsid w:val="00363325"/>
    <w:rsid w:val="00364B95"/>
    <w:rsid w:val="00365421"/>
    <w:rsid w:val="00365476"/>
    <w:rsid w:val="003654C7"/>
    <w:rsid w:val="00370A08"/>
    <w:rsid w:val="00371339"/>
    <w:rsid w:val="00372419"/>
    <w:rsid w:val="00372BFE"/>
    <w:rsid w:val="00374C89"/>
    <w:rsid w:val="00374CA6"/>
    <w:rsid w:val="00377336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72C"/>
    <w:rsid w:val="003C1EB8"/>
    <w:rsid w:val="003C4810"/>
    <w:rsid w:val="003C6D65"/>
    <w:rsid w:val="003C6FF5"/>
    <w:rsid w:val="003C7374"/>
    <w:rsid w:val="003C738D"/>
    <w:rsid w:val="003C78AA"/>
    <w:rsid w:val="003D136A"/>
    <w:rsid w:val="003D18FC"/>
    <w:rsid w:val="003D5676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118AD"/>
    <w:rsid w:val="0041306C"/>
    <w:rsid w:val="004220BB"/>
    <w:rsid w:val="0042224C"/>
    <w:rsid w:val="00422767"/>
    <w:rsid w:val="00427C0E"/>
    <w:rsid w:val="00427DA7"/>
    <w:rsid w:val="0043056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60A4"/>
    <w:rsid w:val="00457146"/>
    <w:rsid w:val="00462867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486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D04A9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22D2"/>
    <w:rsid w:val="004F23A1"/>
    <w:rsid w:val="004F4246"/>
    <w:rsid w:val="004F4EDF"/>
    <w:rsid w:val="004F679B"/>
    <w:rsid w:val="005025D9"/>
    <w:rsid w:val="00507CBB"/>
    <w:rsid w:val="00512631"/>
    <w:rsid w:val="00513E71"/>
    <w:rsid w:val="005170B7"/>
    <w:rsid w:val="00517501"/>
    <w:rsid w:val="00521328"/>
    <w:rsid w:val="00523821"/>
    <w:rsid w:val="0052433C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7DD6"/>
    <w:rsid w:val="00551176"/>
    <w:rsid w:val="00551B93"/>
    <w:rsid w:val="005532DB"/>
    <w:rsid w:val="00554C9C"/>
    <w:rsid w:val="0055557A"/>
    <w:rsid w:val="00557655"/>
    <w:rsid w:val="00560410"/>
    <w:rsid w:val="005621F2"/>
    <w:rsid w:val="0056799A"/>
    <w:rsid w:val="0057151E"/>
    <w:rsid w:val="00573052"/>
    <w:rsid w:val="00580757"/>
    <w:rsid w:val="00580CFB"/>
    <w:rsid w:val="00586B30"/>
    <w:rsid w:val="00594601"/>
    <w:rsid w:val="0059575B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67E1"/>
    <w:rsid w:val="005B75B0"/>
    <w:rsid w:val="005B7BC0"/>
    <w:rsid w:val="005C0A4D"/>
    <w:rsid w:val="005C2B89"/>
    <w:rsid w:val="005C761B"/>
    <w:rsid w:val="005D01F2"/>
    <w:rsid w:val="005D03B6"/>
    <w:rsid w:val="005D0E8D"/>
    <w:rsid w:val="005D2324"/>
    <w:rsid w:val="005D4092"/>
    <w:rsid w:val="005E07A7"/>
    <w:rsid w:val="005E187E"/>
    <w:rsid w:val="005E4B23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3013"/>
    <w:rsid w:val="00645DEA"/>
    <w:rsid w:val="00647E86"/>
    <w:rsid w:val="006507F9"/>
    <w:rsid w:val="006514CB"/>
    <w:rsid w:val="00652831"/>
    <w:rsid w:val="00654D65"/>
    <w:rsid w:val="006558B0"/>
    <w:rsid w:val="00655EDF"/>
    <w:rsid w:val="0066043D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813FA"/>
    <w:rsid w:val="006830C5"/>
    <w:rsid w:val="00684E15"/>
    <w:rsid w:val="0068627F"/>
    <w:rsid w:val="00692756"/>
    <w:rsid w:val="00695537"/>
    <w:rsid w:val="006A3873"/>
    <w:rsid w:val="006A39C4"/>
    <w:rsid w:val="006A6BF2"/>
    <w:rsid w:val="006B0041"/>
    <w:rsid w:val="006B07E8"/>
    <w:rsid w:val="006B15B5"/>
    <w:rsid w:val="006B27CB"/>
    <w:rsid w:val="006B4AF3"/>
    <w:rsid w:val="006B62D9"/>
    <w:rsid w:val="006C06B3"/>
    <w:rsid w:val="006C28C0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6887"/>
    <w:rsid w:val="0070783A"/>
    <w:rsid w:val="00710FA1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317A"/>
    <w:rsid w:val="00783C94"/>
    <w:rsid w:val="007858E0"/>
    <w:rsid w:val="00785FE6"/>
    <w:rsid w:val="007867D9"/>
    <w:rsid w:val="007877B0"/>
    <w:rsid w:val="007963C6"/>
    <w:rsid w:val="00796C2B"/>
    <w:rsid w:val="007970BB"/>
    <w:rsid w:val="007A3041"/>
    <w:rsid w:val="007A3A45"/>
    <w:rsid w:val="007A5367"/>
    <w:rsid w:val="007A6E79"/>
    <w:rsid w:val="007A7465"/>
    <w:rsid w:val="007A7901"/>
    <w:rsid w:val="007B120A"/>
    <w:rsid w:val="007B3AF1"/>
    <w:rsid w:val="007B3B74"/>
    <w:rsid w:val="007B569D"/>
    <w:rsid w:val="007B56D9"/>
    <w:rsid w:val="007C004F"/>
    <w:rsid w:val="007C0764"/>
    <w:rsid w:val="007C4385"/>
    <w:rsid w:val="007C4600"/>
    <w:rsid w:val="007D1FD1"/>
    <w:rsid w:val="007D3349"/>
    <w:rsid w:val="007D66AD"/>
    <w:rsid w:val="007E563A"/>
    <w:rsid w:val="007E72CD"/>
    <w:rsid w:val="007F0D2B"/>
    <w:rsid w:val="007F1589"/>
    <w:rsid w:val="007F1D91"/>
    <w:rsid w:val="007F41D2"/>
    <w:rsid w:val="007F5F25"/>
    <w:rsid w:val="007F72AA"/>
    <w:rsid w:val="007F7C15"/>
    <w:rsid w:val="00800721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2566"/>
    <w:rsid w:val="00842E7C"/>
    <w:rsid w:val="00844530"/>
    <w:rsid w:val="00847CB2"/>
    <w:rsid w:val="00847E64"/>
    <w:rsid w:val="0085024F"/>
    <w:rsid w:val="008513B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97E89"/>
    <w:rsid w:val="008A130E"/>
    <w:rsid w:val="008A4DBF"/>
    <w:rsid w:val="008B24F0"/>
    <w:rsid w:val="008B2EAA"/>
    <w:rsid w:val="008B621C"/>
    <w:rsid w:val="008C0E41"/>
    <w:rsid w:val="008C32A9"/>
    <w:rsid w:val="008C4D56"/>
    <w:rsid w:val="008C60CF"/>
    <w:rsid w:val="008D12EB"/>
    <w:rsid w:val="008D2529"/>
    <w:rsid w:val="008D2FE4"/>
    <w:rsid w:val="008E0DA0"/>
    <w:rsid w:val="008E2ADB"/>
    <w:rsid w:val="008E4674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6D37"/>
    <w:rsid w:val="00912F76"/>
    <w:rsid w:val="0091371E"/>
    <w:rsid w:val="009143C0"/>
    <w:rsid w:val="00914FFA"/>
    <w:rsid w:val="009163C8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3FDD"/>
    <w:rsid w:val="00944C6D"/>
    <w:rsid w:val="009450DC"/>
    <w:rsid w:val="009465B6"/>
    <w:rsid w:val="00950294"/>
    <w:rsid w:val="00951D2B"/>
    <w:rsid w:val="00955CA3"/>
    <w:rsid w:val="00956960"/>
    <w:rsid w:val="00956B9A"/>
    <w:rsid w:val="0096106B"/>
    <w:rsid w:val="0096289A"/>
    <w:rsid w:val="00962F85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9D3"/>
    <w:rsid w:val="00983E37"/>
    <w:rsid w:val="00991356"/>
    <w:rsid w:val="00991D12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26C1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79"/>
    <w:rsid w:val="009D6EF9"/>
    <w:rsid w:val="009D74D1"/>
    <w:rsid w:val="009D77B7"/>
    <w:rsid w:val="009E23F9"/>
    <w:rsid w:val="009E4140"/>
    <w:rsid w:val="009E4B44"/>
    <w:rsid w:val="009E7DBD"/>
    <w:rsid w:val="009F08F8"/>
    <w:rsid w:val="009F1209"/>
    <w:rsid w:val="009F2E66"/>
    <w:rsid w:val="009F6ABB"/>
    <w:rsid w:val="009F6E5A"/>
    <w:rsid w:val="009F78E6"/>
    <w:rsid w:val="009F7C44"/>
    <w:rsid w:val="00A03B15"/>
    <w:rsid w:val="00A04F0C"/>
    <w:rsid w:val="00A05912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F"/>
    <w:rsid w:val="00A244F6"/>
    <w:rsid w:val="00A24773"/>
    <w:rsid w:val="00A25E82"/>
    <w:rsid w:val="00A26589"/>
    <w:rsid w:val="00A27C3B"/>
    <w:rsid w:val="00A30173"/>
    <w:rsid w:val="00A3161B"/>
    <w:rsid w:val="00A31ED9"/>
    <w:rsid w:val="00A3388A"/>
    <w:rsid w:val="00A36884"/>
    <w:rsid w:val="00A40136"/>
    <w:rsid w:val="00A40391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DE5"/>
    <w:rsid w:val="00A70465"/>
    <w:rsid w:val="00A7316A"/>
    <w:rsid w:val="00A743AD"/>
    <w:rsid w:val="00A77E5B"/>
    <w:rsid w:val="00A8027E"/>
    <w:rsid w:val="00A802FB"/>
    <w:rsid w:val="00A806D0"/>
    <w:rsid w:val="00A82CCD"/>
    <w:rsid w:val="00A82F9F"/>
    <w:rsid w:val="00A928AF"/>
    <w:rsid w:val="00A94E5F"/>
    <w:rsid w:val="00A96C7E"/>
    <w:rsid w:val="00AA0060"/>
    <w:rsid w:val="00AA2D61"/>
    <w:rsid w:val="00AA432E"/>
    <w:rsid w:val="00AA59B7"/>
    <w:rsid w:val="00AB1EFC"/>
    <w:rsid w:val="00AB4651"/>
    <w:rsid w:val="00AB4A33"/>
    <w:rsid w:val="00AB4AD7"/>
    <w:rsid w:val="00AB629E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1B80"/>
    <w:rsid w:val="00AD1EE5"/>
    <w:rsid w:val="00AD2952"/>
    <w:rsid w:val="00AD3149"/>
    <w:rsid w:val="00AD3A46"/>
    <w:rsid w:val="00AD3D3E"/>
    <w:rsid w:val="00AD5E5E"/>
    <w:rsid w:val="00AD66A8"/>
    <w:rsid w:val="00AE076B"/>
    <w:rsid w:val="00AE50D1"/>
    <w:rsid w:val="00AE6CAA"/>
    <w:rsid w:val="00AF3A78"/>
    <w:rsid w:val="00AF550F"/>
    <w:rsid w:val="00AF703A"/>
    <w:rsid w:val="00AF70CD"/>
    <w:rsid w:val="00AF7E37"/>
    <w:rsid w:val="00B00C30"/>
    <w:rsid w:val="00B04854"/>
    <w:rsid w:val="00B05455"/>
    <w:rsid w:val="00B0713C"/>
    <w:rsid w:val="00B07C42"/>
    <w:rsid w:val="00B11F24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D5C"/>
    <w:rsid w:val="00B51923"/>
    <w:rsid w:val="00B565BA"/>
    <w:rsid w:val="00B5735E"/>
    <w:rsid w:val="00B606EF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2FF8"/>
    <w:rsid w:val="00B92D40"/>
    <w:rsid w:val="00B93E47"/>
    <w:rsid w:val="00B95778"/>
    <w:rsid w:val="00B95DBC"/>
    <w:rsid w:val="00BA170C"/>
    <w:rsid w:val="00BA4374"/>
    <w:rsid w:val="00BA7870"/>
    <w:rsid w:val="00BB0993"/>
    <w:rsid w:val="00BB1F8E"/>
    <w:rsid w:val="00BB4C00"/>
    <w:rsid w:val="00BB6577"/>
    <w:rsid w:val="00BB6AC2"/>
    <w:rsid w:val="00BB7BA0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3152"/>
    <w:rsid w:val="00BF68FB"/>
    <w:rsid w:val="00BF6E52"/>
    <w:rsid w:val="00BF70B9"/>
    <w:rsid w:val="00C017EE"/>
    <w:rsid w:val="00C01F2C"/>
    <w:rsid w:val="00C037D9"/>
    <w:rsid w:val="00C03FA6"/>
    <w:rsid w:val="00C04B0F"/>
    <w:rsid w:val="00C070BC"/>
    <w:rsid w:val="00C10DA0"/>
    <w:rsid w:val="00C12CB5"/>
    <w:rsid w:val="00C16871"/>
    <w:rsid w:val="00C202E9"/>
    <w:rsid w:val="00C20375"/>
    <w:rsid w:val="00C2230F"/>
    <w:rsid w:val="00C23167"/>
    <w:rsid w:val="00C23BFB"/>
    <w:rsid w:val="00C25D98"/>
    <w:rsid w:val="00C27E10"/>
    <w:rsid w:val="00C303BB"/>
    <w:rsid w:val="00C310F1"/>
    <w:rsid w:val="00C32101"/>
    <w:rsid w:val="00C3284A"/>
    <w:rsid w:val="00C332E0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7ED2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777D"/>
    <w:rsid w:val="00CC29BD"/>
    <w:rsid w:val="00CC2D68"/>
    <w:rsid w:val="00CC53C7"/>
    <w:rsid w:val="00CC64FF"/>
    <w:rsid w:val="00CD0B43"/>
    <w:rsid w:val="00CD15E7"/>
    <w:rsid w:val="00CD3FA3"/>
    <w:rsid w:val="00CD482A"/>
    <w:rsid w:val="00CD71E7"/>
    <w:rsid w:val="00CE1103"/>
    <w:rsid w:val="00CE2746"/>
    <w:rsid w:val="00CE5FD0"/>
    <w:rsid w:val="00CE690F"/>
    <w:rsid w:val="00CE7F50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6506"/>
    <w:rsid w:val="00D07263"/>
    <w:rsid w:val="00D077DF"/>
    <w:rsid w:val="00D1420C"/>
    <w:rsid w:val="00D16064"/>
    <w:rsid w:val="00D163E3"/>
    <w:rsid w:val="00D17E08"/>
    <w:rsid w:val="00D202CC"/>
    <w:rsid w:val="00D25A47"/>
    <w:rsid w:val="00D31C48"/>
    <w:rsid w:val="00D3300D"/>
    <w:rsid w:val="00D35A18"/>
    <w:rsid w:val="00D36D1E"/>
    <w:rsid w:val="00D432E9"/>
    <w:rsid w:val="00D44A2E"/>
    <w:rsid w:val="00D45811"/>
    <w:rsid w:val="00D46873"/>
    <w:rsid w:val="00D469CF"/>
    <w:rsid w:val="00D53452"/>
    <w:rsid w:val="00D60844"/>
    <w:rsid w:val="00D615EB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5D17"/>
    <w:rsid w:val="00D828AE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309A"/>
    <w:rsid w:val="00DB61F9"/>
    <w:rsid w:val="00DC2227"/>
    <w:rsid w:val="00DC3698"/>
    <w:rsid w:val="00DC46D6"/>
    <w:rsid w:val="00DD2421"/>
    <w:rsid w:val="00DD454C"/>
    <w:rsid w:val="00DE196D"/>
    <w:rsid w:val="00DE21D4"/>
    <w:rsid w:val="00DE2F1C"/>
    <w:rsid w:val="00DE38A0"/>
    <w:rsid w:val="00DE3934"/>
    <w:rsid w:val="00DE4BE7"/>
    <w:rsid w:val="00DE724D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ADA"/>
    <w:rsid w:val="00E02C82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30ADD"/>
    <w:rsid w:val="00E4429E"/>
    <w:rsid w:val="00E45468"/>
    <w:rsid w:val="00E467E2"/>
    <w:rsid w:val="00E51BFE"/>
    <w:rsid w:val="00E5549A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917"/>
    <w:rsid w:val="00E81AB8"/>
    <w:rsid w:val="00E83D45"/>
    <w:rsid w:val="00E8465C"/>
    <w:rsid w:val="00E847C6"/>
    <w:rsid w:val="00E859B8"/>
    <w:rsid w:val="00E92285"/>
    <w:rsid w:val="00E92EA0"/>
    <w:rsid w:val="00E94CD6"/>
    <w:rsid w:val="00E95378"/>
    <w:rsid w:val="00E97525"/>
    <w:rsid w:val="00EA0340"/>
    <w:rsid w:val="00EA218D"/>
    <w:rsid w:val="00EA2225"/>
    <w:rsid w:val="00EA3ED4"/>
    <w:rsid w:val="00EA644F"/>
    <w:rsid w:val="00EA70FC"/>
    <w:rsid w:val="00EB088A"/>
    <w:rsid w:val="00EB2462"/>
    <w:rsid w:val="00EB3167"/>
    <w:rsid w:val="00EB4CE6"/>
    <w:rsid w:val="00EC4571"/>
    <w:rsid w:val="00EC58DD"/>
    <w:rsid w:val="00EC76FB"/>
    <w:rsid w:val="00ED0895"/>
    <w:rsid w:val="00ED3BFA"/>
    <w:rsid w:val="00ED5404"/>
    <w:rsid w:val="00ED5AFD"/>
    <w:rsid w:val="00EE1DE1"/>
    <w:rsid w:val="00EE2299"/>
    <w:rsid w:val="00EE255D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4F73"/>
    <w:rsid w:val="00F05766"/>
    <w:rsid w:val="00F05AE4"/>
    <w:rsid w:val="00F14E65"/>
    <w:rsid w:val="00F161A5"/>
    <w:rsid w:val="00F210F7"/>
    <w:rsid w:val="00F2117D"/>
    <w:rsid w:val="00F254E1"/>
    <w:rsid w:val="00F266DD"/>
    <w:rsid w:val="00F26BF7"/>
    <w:rsid w:val="00F31645"/>
    <w:rsid w:val="00F31D34"/>
    <w:rsid w:val="00F36799"/>
    <w:rsid w:val="00F41EC7"/>
    <w:rsid w:val="00F424B7"/>
    <w:rsid w:val="00F42B72"/>
    <w:rsid w:val="00F44CE8"/>
    <w:rsid w:val="00F44F50"/>
    <w:rsid w:val="00F46328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DCC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1B79"/>
    <w:rsid w:val="00FB3ABB"/>
    <w:rsid w:val="00FB3F4E"/>
    <w:rsid w:val="00FB645A"/>
    <w:rsid w:val="00FB6FCA"/>
    <w:rsid w:val="00FC0840"/>
    <w:rsid w:val="00FC255F"/>
    <w:rsid w:val="00FC53C2"/>
    <w:rsid w:val="00FC54FE"/>
    <w:rsid w:val="00FD00BB"/>
    <w:rsid w:val="00FD398E"/>
    <w:rsid w:val="00FD3DAB"/>
    <w:rsid w:val="00FD4F0A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AC4"/>
    <w:rsid w:val="00FF14A4"/>
    <w:rsid w:val="00FF30F3"/>
    <w:rsid w:val="00FF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3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2147</TotalTime>
  <Pages>3</Pages>
  <Words>763</Words>
  <Characters>4351</Characters>
  <Application>Microsoft Office Word</Application>
  <DocSecurity>0</DocSecurity>
  <Lines>36</Lines>
  <Paragraphs>10</Paragraphs>
  <ScaleCrop>false</ScaleCrop>
  <Company>MoBIL GROUP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590</cp:revision>
  <cp:lastPrinted>2022-12-26T07:11:00Z</cp:lastPrinted>
  <dcterms:created xsi:type="dcterms:W3CDTF">2020-08-05T08:43:00Z</dcterms:created>
  <dcterms:modified xsi:type="dcterms:W3CDTF">2022-12-27T10:37:00Z</dcterms:modified>
</cp:coreProperties>
</file>